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FA3" w:rsidRPr="000D76FA" w:rsidRDefault="00084FA3" w:rsidP="00084FA3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0D76FA">
        <w:rPr>
          <w:rFonts w:ascii="Arial" w:eastAsia="黑体" w:hAnsi="黑体"/>
          <w:b/>
          <w:color w:val="000000" w:themeColor="text1"/>
          <w:sz w:val="36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36"/>
        </w:rPr>
        <w:t>5</w:t>
      </w:r>
      <w:r w:rsidRPr="000D76FA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0D76FA">
        <w:rPr>
          <w:rFonts w:ascii="Arial" w:eastAsia="黑体" w:hAnsi="黑体"/>
          <w:b/>
          <w:color w:val="000000" w:themeColor="text1"/>
          <w:sz w:val="36"/>
        </w:rPr>
        <w:t>综合练习</w:t>
      </w:r>
    </w:p>
    <w:p w:rsidR="00084FA3" w:rsidRPr="000D76FA" w:rsidRDefault="00084FA3" w:rsidP="00084FA3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时间</w:t>
      </w:r>
      <w:r w:rsidRPr="000D76FA">
        <w:rPr>
          <w:rFonts w:ascii="Times New Roman" w:eastAsia="宋体" w:hAnsi="宋体"/>
          <w:color w:val="000000" w:themeColor="text1"/>
          <w:sz w:val="24"/>
        </w:rPr>
        <w:t>:120</w:t>
      </w:r>
      <w:r w:rsidRPr="000D76FA">
        <w:rPr>
          <w:rFonts w:ascii="Times New Roman" w:eastAsia="楷体" w:hAnsi="楷体"/>
          <w:color w:val="000000" w:themeColor="text1"/>
          <w:sz w:val="24"/>
        </w:rPr>
        <w:t>分钟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:150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第一部分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听力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共五节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个小题</w:t>
      </w:r>
      <w:r w:rsidRPr="000D76FA">
        <w:rPr>
          <w:rFonts w:ascii="Times New Roman" w:eastAsia="宋体" w:hAnsi="宋体"/>
          <w:color w:val="000000" w:themeColor="text1"/>
          <w:sz w:val="23"/>
        </w:rPr>
        <w:t>;</w:t>
      </w:r>
      <w:r w:rsidRPr="000D76FA">
        <w:rPr>
          <w:rFonts w:ascii="Times New Roman" w:eastAsia="楷体" w:hAnsi="楷体"/>
          <w:color w:val="000000" w:themeColor="text1"/>
          <w:sz w:val="23"/>
        </w:rPr>
        <w:t>每小题</w:t>
      </w:r>
      <w:r w:rsidRPr="000D76FA">
        <w:rPr>
          <w:rFonts w:ascii="Times New Roman" w:eastAsia="宋体" w:hAnsi="宋体"/>
          <w:color w:val="000000" w:themeColor="text1"/>
          <w:sz w:val="23"/>
        </w:rPr>
        <w:t>1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选择相应的图片。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50E8C022" wp14:editId="0C1FA72E">
            <wp:extent cx="3492360" cy="582840"/>
            <wp:effectExtent l="0" t="0" r="0" b="0"/>
            <wp:docPr id="87" name="NE9KR31.eps" descr="id:2147489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9236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355D467C" wp14:editId="5665D46B">
            <wp:extent cx="3682440" cy="596520"/>
            <wp:effectExtent l="0" t="0" r="0" b="0"/>
            <wp:docPr id="88" name="NE9KR32.eps" descr="id:2147489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244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1B92F0C1" wp14:editId="6F2AD475">
            <wp:extent cx="3440880" cy="646920"/>
            <wp:effectExtent l="0" t="0" r="0" b="0"/>
            <wp:docPr id="89" name="NE9KR33.eps" descr="id:2147489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088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59257D1F" wp14:editId="0E3DE867">
            <wp:extent cx="3669840" cy="787320"/>
            <wp:effectExtent l="0" t="0" r="0" b="0"/>
            <wp:docPr id="90" name="NE9KR34.eps" descr="id:2147489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6984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78097E99" wp14:editId="1F4AA2DA">
            <wp:extent cx="3720600" cy="761760"/>
            <wp:effectExtent l="0" t="0" r="0" b="0"/>
            <wp:docPr id="91" name="NE9KR35.eps" descr="id:2147489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206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0D5654FF" wp14:editId="44077F45">
            <wp:extent cx="3581280" cy="824400"/>
            <wp:effectExtent l="0" t="0" r="0" b="0"/>
            <wp:docPr id="92" name="NE9KR36.eps" descr="id:21474892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8128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听句子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选择最佳应答。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Green and yellow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Wood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Meat and vegetables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lastRenderedPageBreak/>
        <w:t>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Good idea!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interesting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was great!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it does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No, it doesn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they are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Cotton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Windows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Glass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Well done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I can manage it myself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No, thank you all the same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was made in China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was made of paper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was made in 1900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选择最佳选项完成句子。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woman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skirt is made of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silk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cotton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wool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Tom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watch is made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China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Germany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in Switzerland 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tea that the man likes best comes from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Yunnan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Fujian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Hangzhou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They are talking about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traditional arts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Chinese tea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Chinese science 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man will leave for Weifang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next Sunday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afternoon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evening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cup was made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lastRenderedPageBreak/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1659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five hundred years ago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thousands of years ago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第四节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根据对话内容及问题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19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20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much was each shirt?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29 dollars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Less than 10 dollars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20 dollars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are the shirts made of 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Silk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Paper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Cotton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21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22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did zipper first appear?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1893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1869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1819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was the first zipper probably made of?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Silk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Silver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Gold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23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24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is Weifang famous for?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Food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Clothes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Kites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are most kites made of?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Bamboo and paper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Metal and paper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Bamboo and steel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第五节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听短文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完成表中所缺信息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每空仅填一词。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读三遍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96"/>
        <w:gridCol w:w="3074"/>
        <w:gridCol w:w="3097"/>
      </w:tblGrid>
      <w:tr w:rsidR="00084FA3" w:rsidRPr="000D76FA" w:rsidTr="00D71E5F">
        <w:trPr>
          <w:jc w:val="center"/>
        </w:trPr>
        <w:tc>
          <w:tcPr>
            <w:tcW w:w="5000" w:type="pct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Five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25</w:t>
            </w:r>
            <w:r w:rsidRPr="000D76FA">
              <w:rPr>
                <w:rFonts w:ascii="Times New Roman" w:eastAsia="宋体" w:hAnsi="Times New Roman" w:cs="Times New Roman"/>
                <w:b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in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the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shopping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mall </w:t>
            </w:r>
          </w:p>
        </w:tc>
      </w:tr>
      <w:tr w:rsidR="00084FA3" w:rsidRPr="000D76FA" w:rsidTr="00D71E5F">
        <w:trPr>
          <w:jc w:val="center"/>
        </w:trPr>
        <w:tc>
          <w:tcPr>
            <w:tcW w:w="1268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Products</w:t>
            </w:r>
          </w:p>
        </w:tc>
        <w:tc>
          <w:tcPr>
            <w:tcW w:w="185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Made of</w:t>
            </w:r>
          </w:p>
        </w:tc>
        <w:tc>
          <w:tcPr>
            <w:tcW w:w="187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Made in</w:t>
            </w:r>
          </w:p>
        </w:tc>
      </w:tr>
      <w:tr w:rsidR="00084FA3" w:rsidRPr="000D76FA" w:rsidTr="00D71E5F">
        <w:trPr>
          <w:jc w:val="center"/>
        </w:trPr>
        <w:tc>
          <w:tcPr>
            <w:tcW w:w="1268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Let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 see the chopsticks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185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26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 </w:t>
            </w:r>
          </w:p>
        </w:tc>
        <w:tc>
          <w:tcPr>
            <w:tcW w:w="187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Thailand</w:t>
            </w:r>
          </w:p>
        </w:tc>
      </w:tr>
      <w:tr w:rsidR="00084FA3" w:rsidRPr="000D76FA" w:rsidTr="00D71E5F">
        <w:trPr>
          <w:jc w:val="center"/>
        </w:trPr>
        <w:tc>
          <w:tcPr>
            <w:tcW w:w="1268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Please pay attention to the men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 coats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185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27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 </w:t>
            </w:r>
          </w:p>
        </w:tc>
        <w:tc>
          <w:tcPr>
            <w:tcW w:w="187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France</w:t>
            </w:r>
          </w:p>
        </w:tc>
      </w:tr>
      <w:tr w:rsidR="00084FA3" w:rsidRPr="000D76FA" w:rsidTr="00D71E5F">
        <w:trPr>
          <w:jc w:val="center"/>
        </w:trPr>
        <w:tc>
          <w:tcPr>
            <w:tcW w:w="1268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I will talk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28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the knives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  <w:tc>
          <w:tcPr>
            <w:tcW w:w="185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Steel</w:t>
            </w:r>
          </w:p>
        </w:tc>
        <w:tc>
          <w:tcPr>
            <w:tcW w:w="187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Switzerland</w:t>
            </w:r>
          </w:p>
        </w:tc>
      </w:tr>
      <w:tr w:rsidR="00084FA3" w:rsidRPr="000D76FA" w:rsidTr="00D71E5F">
        <w:trPr>
          <w:jc w:val="center"/>
        </w:trPr>
        <w:tc>
          <w:tcPr>
            <w:tcW w:w="1268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Please look at the rings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185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Gold</w:t>
            </w:r>
          </w:p>
        </w:tc>
        <w:tc>
          <w:tcPr>
            <w:tcW w:w="187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29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 </w:t>
            </w:r>
          </w:p>
        </w:tc>
      </w:tr>
      <w:tr w:rsidR="00084FA3" w:rsidRPr="000D76FA" w:rsidTr="00D71E5F">
        <w:trPr>
          <w:jc w:val="center"/>
        </w:trPr>
        <w:tc>
          <w:tcPr>
            <w:tcW w:w="1268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d like to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30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you the women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 dresses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  <w:tc>
          <w:tcPr>
            <w:tcW w:w="185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Silk</w:t>
            </w:r>
          </w:p>
        </w:tc>
        <w:tc>
          <w:tcPr>
            <w:tcW w:w="187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China</w:t>
            </w:r>
          </w:p>
        </w:tc>
      </w:tr>
    </w:tbl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第二部分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完形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从框内</w:t>
      </w:r>
      <w:r w:rsidRPr="000D76FA">
        <w:rPr>
          <w:rFonts w:ascii="Times New Roman" w:eastAsia="宋体" w:hAnsi="宋体"/>
          <w:color w:val="000000" w:themeColor="text1"/>
          <w:sz w:val="24"/>
        </w:rPr>
        <w:t>6</w:t>
      </w:r>
      <w:r w:rsidRPr="000D76FA">
        <w:rPr>
          <w:rFonts w:ascii="Times New Roman" w:eastAsia="宋体" w:hAnsi="宋体"/>
          <w:color w:val="000000" w:themeColor="text1"/>
          <w:sz w:val="24"/>
        </w:rPr>
        <w:t>个选项中选出可以填入空白处的最佳选项。选项中有一项为多余项。</w:t>
      </w:r>
    </w:p>
    <w:p w:rsidR="00084FA3" w:rsidRPr="000D76FA" w:rsidRDefault="00084FA3" w:rsidP="00084F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use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colorful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with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history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Paper cutting is one of the traditional folk arts in China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It has a long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of about 1, 500 years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Artists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paper, scissors and knives to make paper cutting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People find happiness and luck in paper cutting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During the Spring Festival, people put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Fu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on windows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In a wedding, people paste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Xi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</w:rPr>
        <w:t>Many of the paper cutting are red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some of them are different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Shanzhou is in Henan Province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paper cutting there is black,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black is the best color there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Shanzhou is a dry place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make black paper cutting and wish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rain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Paper cutting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Yuxian, Hebei Province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Artists put five pieces of paper cutting together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just paint the first piece with brushes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the color goes through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三个选项中选出可以填入空白处的最佳选项。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As a country with a history of more than 5, 000 years, China is the home of tea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Last summer, I took a trip to Mountain Huangshan in Anhui, China with my parents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truly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36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Chinese tea culture there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On a sunny afternoon, we arrived at the foot of the mountain,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37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but pleased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After a short break, the guide took us to a big farm where we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tea processing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We were told that Shen Nong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tea as a drink in ancient times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evening, we paid a visit to a tea house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We watched a tea art performance and enjoyed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green tea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We saw a young lady in a traditional Chinese dress who showed us how a cup of tea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with tea sets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We really enjoyed it and relaxed ourselves as we were listening to pieces of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folk music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There is no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that the Chinese are the ones who best understand the nature of tea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Time went so fast there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, I learned a lot about tea culture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Through this journey, I have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 better understanding of the country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am looking forward to the next trip to China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experienced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realized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spread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bored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surprised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tired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took up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learned about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depended on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created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brought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discovered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local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normal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complete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collected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drunk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made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loud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traditional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common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hurry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doubt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Luckily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Bravely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Suddenly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realized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shared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developed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第三部分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阅读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共三节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50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12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30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阅读下列短文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三个选项中选出最佳选项。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When we think of art, we probably think of painting a picture on a strong cloth or special paper, even on walls of a city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However, in many cultures people paint their faces instead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Is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face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paint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art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In fact, face painting may be the very first form of art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Painting faces are in different colors and patterns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has been part of people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traditions for thousands of years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way that people painted their faces can tell stories and lessons from the past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Why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paint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your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face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People still paint their faces for lots of reasons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Patterns on faces connect people to a tribal(</w:t>
      </w:r>
      <w:r w:rsidRPr="000D76FA">
        <w:rPr>
          <w:rFonts w:ascii="Times New Roman" w:eastAsia="宋体" w:hAnsi="宋体"/>
          <w:color w:val="000000" w:themeColor="text1"/>
          <w:sz w:val="24"/>
        </w:rPr>
        <w:t>部落的</w:t>
      </w:r>
      <w:r w:rsidRPr="000D76FA">
        <w:rPr>
          <w:rFonts w:ascii="Times New Roman" w:eastAsia="宋体" w:hAnsi="宋体"/>
          <w:color w:val="000000" w:themeColor="text1"/>
          <w:sz w:val="24"/>
        </w:rPr>
        <w:t>) family and can show who is the most important person in the family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fighters, it is a way to make their enemies afraid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Face painting is also used in many ceremonies and special celebrations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How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is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face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paint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important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in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theater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Face paint was important in Japanese and Chinese ancient ceremonies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was also used in traditional theater to change the actors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roles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Actors in those countries still wear white, black and red face paint today to show feelings and make the bad people look dramatic(</w:t>
      </w:r>
      <w:r w:rsidRPr="000D76FA">
        <w:rPr>
          <w:rFonts w:ascii="Times New Roman" w:eastAsia="宋体" w:hAnsi="宋体"/>
          <w:color w:val="000000" w:themeColor="text1"/>
          <w:sz w:val="24"/>
        </w:rPr>
        <w:t>戏剧性的</w:t>
      </w:r>
      <w:r w:rsidRPr="000D76FA">
        <w:rPr>
          <w:rFonts w:ascii="Times New Roman" w:eastAsia="宋体" w:hAnsi="宋体"/>
          <w:color w:val="000000" w:themeColor="text1"/>
          <w:sz w:val="24"/>
        </w:rPr>
        <w:t>) and awful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Where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does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the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paint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come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from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Tribal people make face paint from the natural colors in plants and earth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Plant parts are used to make different colorings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ingredients are dried over a fire and then made into a powder(</w:t>
      </w:r>
      <w:r w:rsidRPr="000D76FA">
        <w:rPr>
          <w:rFonts w:ascii="Times New Roman" w:eastAsia="宋体" w:hAnsi="宋体"/>
          <w:color w:val="000000" w:themeColor="text1"/>
          <w:sz w:val="24"/>
        </w:rPr>
        <w:t>粉末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This is then mixed with animal fat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long has face painting been part of people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traditions?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a few years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several centuries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thousands of years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 did fighters paint their faces when they fought?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look friendly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look scary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look funny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can we know about face paint?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Painting on the walls is the first form of art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Face paint in colors can show actors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feelings in China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Patterns on faces can show people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ages in a family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of the following can be the best title?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Face Art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Traditional Painters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Wall Paintings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Egg carving(</w:t>
      </w:r>
      <w:r w:rsidRPr="000D76FA">
        <w:rPr>
          <w:rFonts w:ascii="Times New Roman" w:eastAsia="宋体" w:hAnsi="宋体"/>
          <w:color w:val="000000" w:themeColor="text1"/>
          <w:sz w:val="24"/>
        </w:rPr>
        <w:t>蛋雕</w:t>
      </w:r>
      <w:r w:rsidRPr="000D76FA">
        <w:rPr>
          <w:rFonts w:ascii="Times New Roman" w:eastAsia="宋体" w:hAnsi="宋体"/>
          <w:color w:val="000000" w:themeColor="text1"/>
          <w:sz w:val="24"/>
        </w:rPr>
        <w:t>) is often called the most fragile(</w:t>
      </w:r>
      <w:r w:rsidRPr="000D76FA">
        <w:rPr>
          <w:rFonts w:ascii="Times New Roman" w:eastAsia="宋体" w:hAnsi="宋体"/>
          <w:color w:val="000000" w:themeColor="text1"/>
          <w:sz w:val="24"/>
        </w:rPr>
        <w:t>易碎的</w:t>
      </w:r>
      <w:r w:rsidRPr="000D76FA">
        <w:rPr>
          <w:rFonts w:ascii="Times New Roman" w:eastAsia="宋体" w:hAnsi="宋体"/>
          <w:color w:val="000000" w:themeColor="text1"/>
          <w:sz w:val="24"/>
        </w:rPr>
        <w:t>) art, as it requires great care before, during and even after the carving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Yu Wen, the granddaughter of a famous local painter in Dandong, Liaoning Province, has been practicing egg carving for about 25 years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Yu has used more than 10, 000 eggs, and years of hard work has left many thick calluses(</w:t>
      </w:r>
      <w:r w:rsidRPr="000D76FA">
        <w:rPr>
          <w:rFonts w:ascii="Times New Roman" w:eastAsia="宋体" w:hAnsi="宋体"/>
          <w:color w:val="000000" w:themeColor="text1"/>
          <w:sz w:val="24"/>
        </w:rPr>
        <w:t>茧</w:t>
      </w:r>
      <w:r w:rsidRPr="000D76FA">
        <w:rPr>
          <w:rFonts w:ascii="Times New Roman" w:eastAsia="宋体" w:hAnsi="宋体"/>
          <w:color w:val="000000" w:themeColor="text1"/>
          <w:sz w:val="24"/>
        </w:rPr>
        <w:t>) on her hands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Sometimes she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even hold chopsticks properly after a long day of holding the carving knife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in Yu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opinion, the difficult process makes egg carving twice as exciting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If you carve off too much, the work is broken and there is no way to deal with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That makes the sense of achievement even greater when you finish a piece,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said Yu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Yu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love for egg carving started with a local tradition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northeast China, when a baby is born, friends and relatives often give eggs colored red as gifts, and some may carve auspicious(</w:t>
      </w:r>
      <w:r w:rsidRPr="000D76FA">
        <w:rPr>
          <w:rFonts w:ascii="Times New Roman" w:eastAsia="宋体" w:hAnsi="宋体"/>
          <w:color w:val="000000" w:themeColor="text1"/>
          <w:sz w:val="24"/>
        </w:rPr>
        <w:t>吉利的</w:t>
      </w:r>
      <w:r w:rsidRPr="000D76FA">
        <w:rPr>
          <w:rFonts w:ascii="Times New Roman" w:eastAsia="宋体" w:hAnsi="宋体"/>
          <w:color w:val="000000" w:themeColor="text1"/>
          <w:sz w:val="24"/>
        </w:rPr>
        <w:t>) words on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character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fu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is a popular one to be carved onto eggs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Yu carves with not only popular characters or traditional patterns(</w:t>
      </w:r>
      <w:r w:rsidRPr="000D76FA">
        <w:rPr>
          <w:rFonts w:ascii="Times New Roman" w:eastAsia="宋体" w:hAnsi="宋体"/>
          <w:color w:val="000000" w:themeColor="text1"/>
          <w:sz w:val="24"/>
        </w:rPr>
        <w:t>图案</w:t>
      </w:r>
      <w:r w:rsidRPr="000D76FA">
        <w:rPr>
          <w:rFonts w:ascii="Times New Roman" w:eastAsia="宋体" w:hAnsi="宋体"/>
          <w:color w:val="000000" w:themeColor="text1"/>
          <w:sz w:val="24"/>
        </w:rPr>
        <w:t>), but also Peking Opera masks and wall paintings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 egg carving is just as much about eggs as it is about Chinese culture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Now Yu teaches egg carving at a local university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recent years, she has seen more people coming from across the country to learn the art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I hope I can better combine(</w:t>
      </w:r>
      <w:r w:rsidRPr="000D76FA">
        <w:rPr>
          <w:rFonts w:ascii="Times New Roman" w:eastAsia="宋体" w:hAnsi="宋体"/>
          <w:color w:val="000000" w:themeColor="text1"/>
          <w:sz w:val="24"/>
        </w:rPr>
        <w:t>结合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 the art with traditional culture in the future,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Yu said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is the most needed during the process of carving an egg?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Much money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Colored eggs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Much attention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What does the underlined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paragraph 2 refer to?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work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process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culture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of the following is TRUE according to the passage?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Egg carving is the most fragile art because it only requires care during the carving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Now Yu teaches egg carving at a university in Liaoning Province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love for egg carving comes from her grandfather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can we learn from the passage?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Yu Wen loves egg carving very much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Yu Wen works at a primary school now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Yu Wen started to carve eggs at the age of 25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When Xiong Chuanfa, 34, blows a lifelike tiger out of sugar in just minutes, kids look at him in surprise thinking he is a magician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Xiong has been blowing sugar figurines(</w:t>
      </w:r>
      <w:r w:rsidRPr="000D76FA">
        <w:rPr>
          <w:rFonts w:ascii="Times New Roman" w:eastAsia="宋体" w:hAnsi="宋体"/>
          <w:color w:val="000000" w:themeColor="text1"/>
          <w:sz w:val="24"/>
        </w:rPr>
        <w:t>吹糖人</w:t>
      </w:r>
      <w:r w:rsidRPr="000D76FA">
        <w:rPr>
          <w:rFonts w:ascii="Times New Roman" w:eastAsia="宋体" w:hAnsi="宋体"/>
          <w:color w:val="000000" w:themeColor="text1"/>
          <w:sz w:val="24"/>
        </w:rPr>
        <w:t>) for over twenty years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Blowing sugar figurines is a traditional Chinese folk(</w:t>
      </w:r>
      <w:r w:rsidRPr="000D76FA">
        <w:rPr>
          <w:rFonts w:ascii="Times New Roman" w:eastAsia="宋体" w:hAnsi="宋体"/>
          <w:color w:val="000000" w:themeColor="text1"/>
          <w:sz w:val="24"/>
        </w:rPr>
        <w:t>民间</w:t>
      </w:r>
      <w:r w:rsidRPr="000D76FA">
        <w:rPr>
          <w:rFonts w:ascii="Times New Roman" w:eastAsia="宋体" w:hAnsi="宋体"/>
          <w:color w:val="000000" w:themeColor="text1"/>
          <w:sz w:val="24"/>
        </w:rPr>
        <w:t>) art with a history of over 600 years and has been listed as a State-level intangible cultural heritage(</w:t>
      </w:r>
      <w:r w:rsidRPr="000D76FA">
        <w:rPr>
          <w:rFonts w:ascii="Times New Roman" w:eastAsia="宋体" w:hAnsi="宋体"/>
          <w:color w:val="000000" w:themeColor="text1"/>
          <w:sz w:val="24"/>
        </w:rPr>
        <w:t>国家级非物质文化遗产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Every morning, Xiong prepares the sugar and drives to different markets in Nanchang to start his magic show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heats(</w:t>
      </w:r>
      <w:r w:rsidRPr="000D76FA">
        <w:rPr>
          <w:rFonts w:ascii="Times New Roman" w:eastAsia="宋体" w:hAnsi="宋体"/>
          <w:color w:val="000000" w:themeColor="text1"/>
          <w:sz w:val="24"/>
        </w:rPr>
        <w:t>加热</w:t>
      </w:r>
      <w:r w:rsidRPr="000D76FA">
        <w:rPr>
          <w:rFonts w:ascii="Times New Roman" w:eastAsia="宋体" w:hAnsi="宋体"/>
          <w:color w:val="000000" w:themeColor="text1"/>
          <w:sz w:val="24"/>
        </w:rPr>
        <w:t>) the sugar, pulls off a little to make a ball and blows it into different shapes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People, especially little kids, are interested in his skills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eastAsia="NEU-BZ-S92"/>
          <w:color w:val="000000" w:themeColor="text1"/>
          <w:sz w:val="24"/>
          <w:u w:val="single" w:color="000000"/>
        </w:rPr>
        <w:t>★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, he also stops by colleges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Many college students have been drawn to the art, waiting in line for hands-on experience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Among them, Simon, a foreign student, couldn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help having a try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Though it looked easy, he found it difficult to make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Thanks to Xiong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help, Simon finally saw a horse slowly taking shape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Simon was deeply moved after learning about the art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I just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believe the traditional folk art can be kept so well here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love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Chinese culture should be spread around the world,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 said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This art has been passed down for four generations(</w:t>
      </w:r>
      <w:r w:rsidRPr="000D76FA">
        <w:rPr>
          <w:rFonts w:ascii="Times New Roman" w:eastAsia="宋体" w:hAnsi="宋体"/>
          <w:color w:val="000000" w:themeColor="text1"/>
          <w:sz w:val="24"/>
        </w:rPr>
        <w:t>代</w:t>
      </w:r>
      <w:r w:rsidRPr="000D76FA">
        <w:rPr>
          <w:rFonts w:ascii="Times New Roman" w:eastAsia="宋体" w:hAnsi="宋体"/>
          <w:color w:val="000000" w:themeColor="text1"/>
          <w:sz w:val="24"/>
        </w:rPr>
        <w:t>) in Xiong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family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His 6-year-old son often blows sugar balloons, just like what he used to do as a child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We will pass on the intangible heritage,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said Xiong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From the passage we can learn that Xiong Chuanfa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26 years old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34 years old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bus driver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Which of the following can be put in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eastAsia="NEU-BZ-S92"/>
          <w:color w:val="000000" w:themeColor="text1"/>
          <w:sz w:val="24"/>
          <w:u w:val="single" w:color="000000"/>
        </w:rPr>
        <w:t>★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draw young people closer to the art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help young people learn drawing skills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teach little kids the skills of drawing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According to the passage, we can infer(</w:t>
      </w:r>
      <w:r w:rsidRPr="000D76FA">
        <w:rPr>
          <w:rFonts w:ascii="Times New Roman" w:eastAsia="宋体" w:hAnsi="宋体"/>
          <w:color w:val="000000" w:themeColor="text1"/>
          <w:sz w:val="24"/>
        </w:rPr>
        <w:t>推断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 that Simon will most probably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stay in China to blow sugar horses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offer Xiong a helping hand in class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learn more about Chinese culture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of the following can be the best title for the passage?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Xiong and His Folk Art of Sweet Blows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Magic Folk Art and Chinese Culture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Xiong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Family and Sugar Figurine Skills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从短文后框内选项中选出可以填入空白处的最佳选项。选项中有一项为多余选项。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Go, known in China as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weiqi</w:t>
      </w:r>
      <w:r w:rsidRPr="000D76FA">
        <w:rPr>
          <w:rFonts w:ascii="Times New Roman" w:eastAsia="宋体" w:hAnsi="宋体"/>
          <w:color w:val="000000" w:themeColor="text1"/>
          <w:sz w:val="24"/>
        </w:rPr>
        <w:t>, is a board game for two players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players must use black or white playing pieces, named stones, to surround(</w:t>
      </w:r>
      <w:r w:rsidRPr="000D76FA">
        <w:rPr>
          <w:rFonts w:ascii="Times New Roman" w:eastAsia="宋体" w:hAnsi="宋体"/>
          <w:color w:val="000000" w:themeColor="text1"/>
          <w:sz w:val="24"/>
        </w:rPr>
        <w:t>包围</w:t>
      </w:r>
      <w:r w:rsidRPr="000D76FA">
        <w:rPr>
          <w:rFonts w:ascii="Times New Roman" w:eastAsia="宋体" w:hAnsi="宋体"/>
          <w:color w:val="000000" w:themeColor="text1"/>
          <w:sz w:val="24"/>
        </w:rPr>
        <w:t>) more areas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game was invented in China more than 2, 500 years ago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one of the four traditional Chinese fine arts, along with playing the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guqin</w:t>
      </w:r>
      <w:r w:rsidRPr="000D76FA">
        <w:rPr>
          <w:rFonts w:ascii="Times New Roman" w:eastAsia="宋体" w:hAnsi="宋体"/>
          <w:color w:val="000000" w:themeColor="text1"/>
          <w:sz w:val="24"/>
        </w:rPr>
        <w:t>, writing and painting, so it owns a wide fan base in China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Germany, the Berlin Go Association has worked together with the China Cultural Center to host The China Cup, which sees about 50 to 100 players each year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As the cooperation(</w:t>
      </w:r>
      <w:r w:rsidRPr="000D76FA">
        <w:rPr>
          <w:rFonts w:ascii="Times New Roman" w:eastAsia="宋体" w:hAnsi="宋体"/>
          <w:color w:val="000000" w:themeColor="text1"/>
          <w:sz w:val="24"/>
        </w:rPr>
        <w:t>合作</w:t>
      </w:r>
      <w:r w:rsidRPr="000D76FA">
        <w:rPr>
          <w:rFonts w:ascii="Times New Roman" w:eastAsia="宋体" w:hAnsi="宋体"/>
          <w:color w:val="000000" w:themeColor="text1"/>
          <w:sz w:val="24"/>
        </w:rPr>
        <w:t>) between China and Germany deepens, many Go training courses are offered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Andreas Urban, the chairman of Berlin Go Association, discovered a book on Go accidentally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tried to understand the rules, but failed,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said Urban Schreiber, the vice chairman was introduced to the game 16 years ago by a classmate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The first time I played Go, I even couldn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understand the rules,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 said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both of them found the game more and more interesting after practice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They can learn that there is always someone stronger and 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OK to lose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They can also learn how to improve from their mistakes and say tomorrow will be better than today,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said Schreiber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When two players meet on the Go board, they follow the same rules, but may carry completely different methods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One of the best ways to improve is to play against a stronger player, as well as from different cultural backgrounds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not just or fun, but also has a deeper cultural ground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advise children to learn Go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this way, they can win the game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not difficult to understand the rules of Go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Now it is also popular in other parts of the world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kind of cross-cultural communication helps the development of Go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Sometimes professional players from China are invited to give talks to German Go lovers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根据其内容填空和回答问题。</w:t>
      </w:r>
      <w:r w:rsidRPr="000D76FA">
        <w:rPr>
          <w:rFonts w:ascii="Times New Roman" w:eastAsia="宋体" w:hAnsi="宋体"/>
          <w:color w:val="000000" w:themeColor="text1"/>
          <w:sz w:val="24"/>
        </w:rPr>
        <w:t>(63</w:t>
      </w:r>
      <w:r w:rsidRPr="000D76FA">
        <w:rPr>
          <w:rFonts w:ascii="Times New Roman" w:eastAsia="宋体" w:hAnsi="宋体"/>
          <w:color w:val="000000" w:themeColor="text1"/>
          <w:sz w:val="24"/>
        </w:rPr>
        <w:t>至</w:t>
      </w:r>
      <w:r w:rsidRPr="000D76FA">
        <w:rPr>
          <w:rFonts w:ascii="Times New Roman" w:eastAsia="宋体" w:hAnsi="宋体"/>
          <w:color w:val="000000" w:themeColor="text1"/>
          <w:sz w:val="24"/>
        </w:rPr>
        <w:t>66</w:t>
      </w:r>
      <w:r w:rsidRPr="000D76FA">
        <w:rPr>
          <w:rFonts w:ascii="Times New Roman" w:eastAsia="宋体" w:hAnsi="宋体"/>
          <w:color w:val="000000" w:themeColor="text1"/>
          <w:sz w:val="24"/>
        </w:rPr>
        <w:t>题每题答案不超过</w:t>
      </w: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宋体"/>
          <w:color w:val="000000" w:themeColor="text1"/>
          <w:sz w:val="24"/>
        </w:rPr>
        <w:t>个单词</w:t>
      </w:r>
      <w:r w:rsidRPr="000D76FA">
        <w:rPr>
          <w:rFonts w:ascii="Times New Roman" w:eastAsia="宋体" w:hAnsi="宋体"/>
          <w:color w:val="000000" w:themeColor="text1"/>
          <w:sz w:val="24"/>
        </w:rPr>
        <w:t>, 67</w:t>
      </w:r>
      <w:r w:rsidRPr="000D76FA">
        <w:rPr>
          <w:rFonts w:ascii="Times New Roman" w:eastAsia="宋体" w:hAnsi="宋体"/>
          <w:color w:val="000000" w:themeColor="text1"/>
          <w:sz w:val="24"/>
        </w:rPr>
        <w:t>题须用完整句子回答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When we think of money, we think of coins and paper bills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 is what money is today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in the past people used many things instead of money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 countries used cows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Other countries used salt, tobacco or stones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Today there are still some places in the world that do not use paper money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One place is the island of Yap in the Pacific Ocean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On the island of Yap, people use the heaviest money in the world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—</w:t>
      </w:r>
      <w:r w:rsidRPr="000D76FA">
        <w:rPr>
          <w:rFonts w:ascii="Times New Roman" w:eastAsia="宋体" w:hAnsi="宋体"/>
          <w:color w:val="000000" w:themeColor="text1"/>
          <w:sz w:val="24"/>
        </w:rPr>
        <w:t>Yap stones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These are round, white stones with a hole in the middle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do not originate (</w:t>
      </w:r>
      <w:r w:rsidRPr="000D76FA">
        <w:rPr>
          <w:rFonts w:ascii="Times New Roman" w:eastAsia="宋体" w:hAnsi="宋体"/>
          <w:color w:val="000000" w:themeColor="text1"/>
          <w:sz w:val="24"/>
        </w:rPr>
        <w:t>起源</w:t>
      </w:r>
      <w:r w:rsidRPr="000D76FA">
        <w:rPr>
          <w:rFonts w:ascii="Times New Roman" w:eastAsia="宋体" w:hAnsi="宋体"/>
          <w:color w:val="000000" w:themeColor="text1"/>
          <w:sz w:val="24"/>
        </w:rPr>
        <w:t>) from the island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Yap men have to go to the islands four hundred miles away to get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Big stones can be twelve feet high as big as two tall men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Small stones are as big as a dinner plate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Rich people do not carry the Yap stones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Servants follow the rich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Each servant carries a stone or a long stick over his shoulder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Today the people on the island use paper money for everyday shopping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for other things they still prefer Yap stones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Money today is coins and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used many things such as cows, salt, tobacco or stones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money in the past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on the island of Yap get Yap stones from the islands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away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Yap stones are round, white stones with a hole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 the Yap men buy with Yap stones today?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</w:t>
      </w:r>
      <w:r w:rsidR="005D5061">
        <w:rPr>
          <w:rFonts w:ascii="Times New Roman" w:eastAsia="宋体" w:hAnsi="宋体" w:hint="eastAsia"/>
          <w:color w:val="000000" w:themeColor="text1"/>
          <w:sz w:val="24"/>
          <w:u w:val="single" w:color="000000"/>
        </w:rPr>
        <w:t xml:space="preserve">                 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第四部分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语言运用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根据中文意思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补全英语译文。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宋体" w:hAnsi="宋体"/>
          <w:color w:val="000000" w:themeColor="text1"/>
          <w:sz w:val="24"/>
        </w:rPr>
        <w:t>每空限填一词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缩写算一词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法国因美酒佳肴而出名。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France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nice wine and delicious food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昨晚很多人放飞了孔明灯。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Last night many people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sky lanterns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我认为手工采摘的茶叶尝起来更香。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I think the tea leaves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by hand taste nicer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看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一个孔明灯正升入天空。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Look!A sky lantern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the sky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太神奇了</w:t>
      </w:r>
      <w:r w:rsidRPr="000D76FA">
        <w:rPr>
          <w:rFonts w:ascii="Times New Roman" w:eastAsia="宋体" w:hAnsi="宋体"/>
          <w:color w:val="000000" w:themeColor="text1"/>
          <w:sz w:val="24"/>
        </w:rPr>
        <w:t>!</w:t>
      </w:r>
      <w:r w:rsidRPr="000D76FA">
        <w:rPr>
          <w:rFonts w:ascii="Times New Roman" w:eastAsia="宋体" w:hAnsi="宋体"/>
          <w:color w:val="000000" w:themeColor="text1"/>
          <w:sz w:val="24"/>
        </w:rPr>
        <w:t>几周后黏土就变成美丽的物品。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How amazing!The clay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objects of beauty after a few weeks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在各题空白处填入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宋体"/>
          <w:color w:val="000000" w:themeColor="text1"/>
          <w:sz w:val="24"/>
        </w:rPr>
        <w:t>个适当的单词或括号内单词的正确形式。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Now a growing number of young people are wearing traditional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hanfu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You may see them eating, shopping, traveling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working in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hanfu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i/>
          <w:color w:val="000000" w:themeColor="text1"/>
          <w:sz w:val="24"/>
        </w:rPr>
        <w:t>Hanfu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becomes popular in part because the government is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(develop) traditional culture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Period dramas(</w:t>
      </w:r>
      <w:r w:rsidRPr="000D76FA">
        <w:rPr>
          <w:rFonts w:ascii="Times New Roman" w:eastAsia="宋体" w:hAnsi="宋体"/>
          <w:color w:val="000000" w:themeColor="text1"/>
          <w:sz w:val="24"/>
        </w:rPr>
        <w:t>戏剧</w:t>
      </w:r>
      <w:r w:rsidRPr="000D76FA">
        <w:rPr>
          <w:rFonts w:ascii="Times New Roman" w:eastAsia="宋体" w:hAnsi="宋体"/>
          <w:color w:val="000000" w:themeColor="text1"/>
          <w:sz w:val="24"/>
        </w:rPr>
        <w:t>) have also helped develop the public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interest in traditional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(China) clothes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The appearance and style of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hanfu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varied, as each dynasty under the Han people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rule had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(it) own fashion and design, but the clothes are usually loose, with sleeves(</w:t>
      </w:r>
      <w:r w:rsidRPr="000D76FA">
        <w:rPr>
          <w:rFonts w:ascii="Times New Roman" w:eastAsia="宋体" w:hAnsi="宋体"/>
          <w:color w:val="000000" w:themeColor="text1"/>
          <w:sz w:val="24"/>
        </w:rPr>
        <w:t>袖子</w:t>
      </w:r>
      <w:r w:rsidRPr="000D76FA">
        <w:rPr>
          <w:rFonts w:ascii="Times New Roman" w:eastAsia="宋体" w:hAnsi="宋体"/>
          <w:color w:val="000000" w:themeColor="text1"/>
          <w:sz w:val="24"/>
        </w:rPr>
        <w:t>) that hang down to the knees and flowing robes(</w:t>
      </w:r>
      <w:r w:rsidRPr="000D76FA">
        <w:rPr>
          <w:rFonts w:ascii="Times New Roman" w:eastAsia="宋体" w:hAnsi="宋体"/>
          <w:color w:val="000000" w:themeColor="text1"/>
          <w:sz w:val="24"/>
        </w:rPr>
        <w:t>长袍</w:t>
      </w:r>
      <w:r w:rsidRPr="000D76FA">
        <w:rPr>
          <w:rFonts w:ascii="Times New Roman" w:eastAsia="宋体" w:hAnsi="宋体"/>
          <w:color w:val="000000" w:themeColor="text1"/>
          <w:sz w:val="24"/>
        </w:rPr>
        <w:t>) around the body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In modern China, people in different fields are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6EAA6297" wp14:editId="1995239C">
            <wp:extent cx="806040" cy="144720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(interest) in wearing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hanfu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:from history lovers to students and even young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(work)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Clothes are the foundation(</w:t>
      </w:r>
      <w:r w:rsidRPr="000D76FA">
        <w:rPr>
          <w:rFonts w:ascii="Times New Roman" w:eastAsia="宋体" w:hAnsi="宋体"/>
          <w:color w:val="000000" w:themeColor="text1"/>
          <w:sz w:val="24"/>
        </w:rPr>
        <w:t>基础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 of culture,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said Jiang Xue, who is a member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hanfu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club in Beijing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If we do not understand our traditional clothing or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wear them,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can we talk about other important parts of our culture?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However, there is still a long way for the style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0983C8C1" wp14:editId="1FB9469E">
            <wp:extent cx="1071360" cy="144720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7136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>(go) into people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daily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Some say they are afraid of being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(watch) by others when wearing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hanfu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public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第五部分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写作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假设你是李明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你的国外网友</w:t>
      </w:r>
      <w:r w:rsidRPr="000D76FA">
        <w:rPr>
          <w:rFonts w:ascii="Times New Roman" w:eastAsia="宋体" w:hAnsi="宋体"/>
          <w:color w:val="000000" w:themeColor="text1"/>
          <w:sz w:val="24"/>
        </w:rPr>
        <w:t>Eric</w:t>
      </w:r>
      <w:r w:rsidRPr="000D76FA">
        <w:rPr>
          <w:rFonts w:ascii="Times New Roman" w:eastAsia="宋体" w:hAnsi="宋体"/>
          <w:color w:val="000000" w:themeColor="text1"/>
          <w:sz w:val="24"/>
        </w:rPr>
        <w:t>在网上看到几幅中国剪纸</w:t>
      </w:r>
      <w:r w:rsidRPr="000D76FA">
        <w:rPr>
          <w:rFonts w:ascii="Times New Roman" w:eastAsia="宋体" w:hAnsi="宋体"/>
          <w:color w:val="000000" w:themeColor="text1"/>
          <w:sz w:val="24"/>
        </w:rPr>
        <w:t>(Chinese paper cutting), Eric</w:t>
      </w:r>
      <w:r w:rsidRPr="000D76FA">
        <w:rPr>
          <w:rFonts w:ascii="Times New Roman" w:eastAsia="宋体" w:hAnsi="宋体"/>
          <w:color w:val="000000" w:themeColor="text1"/>
          <w:sz w:val="24"/>
        </w:rPr>
        <w:t>对此很感兴趣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给你发来邮件询问有关中国剪纸的信息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请你根据下表提示给他回复邮件。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4"/>
        <w:gridCol w:w="6853"/>
      </w:tblGrid>
      <w:tr w:rsidR="00084FA3" w:rsidRPr="000D76FA" w:rsidTr="00D71E5F">
        <w:trPr>
          <w:jc w:val="center"/>
        </w:trPr>
        <w:tc>
          <w:tcPr>
            <w:tcW w:w="5000" w:type="pct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Chinese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Paper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Cutting</w:t>
            </w:r>
          </w:p>
        </w:tc>
      </w:tr>
      <w:tr w:rsidR="00084FA3" w:rsidRPr="000D76FA" w:rsidTr="00D71E5F">
        <w:trPr>
          <w:jc w:val="center"/>
        </w:trPr>
        <w:tc>
          <w:tcPr>
            <w:tcW w:w="85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long history</w:t>
            </w:r>
          </w:p>
        </w:tc>
        <w:tc>
          <w:tcPr>
            <w:tcW w:w="4145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over 1, 500 years</w:t>
            </w:r>
          </w:p>
        </w:tc>
      </w:tr>
      <w:tr w:rsidR="00084FA3" w:rsidRPr="000D76FA" w:rsidTr="00D71E5F">
        <w:trPr>
          <w:jc w:val="center"/>
        </w:trPr>
        <w:tc>
          <w:tcPr>
            <w:tcW w:w="85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very popular</w:t>
            </w:r>
          </w:p>
        </w:tc>
        <w:tc>
          <w:tcPr>
            <w:tcW w:w="4145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in different parts of China, young or old, be fond of, do well in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...</w:t>
            </w:r>
          </w:p>
        </w:tc>
      </w:tr>
      <w:tr w:rsidR="00084FA3" w:rsidRPr="000D76FA" w:rsidTr="00D71E5F">
        <w:trPr>
          <w:jc w:val="center"/>
        </w:trPr>
        <w:tc>
          <w:tcPr>
            <w:tcW w:w="85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different shapes</w:t>
            </w:r>
          </w:p>
        </w:tc>
        <w:tc>
          <w:tcPr>
            <w:tcW w:w="4145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birds, animals, flowers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...</w:t>
            </w:r>
          </w:p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noProof/>
                <w:color w:val="000000" w:themeColor="text1"/>
                <w:sz w:val="24"/>
              </w:rPr>
              <w:drawing>
                <wp:inline distT="0" distB="0" distL="0" distR="0" wp14:anchorId="21D6DF36" wp14:editId="4B3DDCDA">
                  <wp:extent cx="2515320" cy="850320"/>
                  <wp:effectExtent l="0" t="0" r="0" b="0"/>
                  <wp:docPr id="95" name="NE9KR38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42.jpe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5320" cy="85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FA3" w:rsidRPr="000D76FA" w:rsidTr="00D71E5F">
        <w:trPr>
          <w:jc w:val="center"/>
        </w:trPr>
        <w:tc>
          <w:tcPr>
            <w:tcW w:w="5000" w:type="pct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Where do people put up Chinese paper cutting?</w:t>
            </w:r>
          </w:p>
          <w:p w:rsidR="00084FA3" w:rsidRPr="000D76FA" w:rsidRDefault="00084F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...</w:t>
            </w:r>
          </w:p>
        </w:tc>
      </w:tr>
    </w:tbl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要求</w:t>
      </w:r>
      <w:r w:rsidRPr="000D76FA">
        <w:rPr>
          <w:rFonts w:ascii="Times New Roman" w:eastAsia="宋体" w:hAnsi="宋体"/>
          <w:color w:val="000000" w:themeColor="text1"/>
          <w:sz w:val="24"/>
        </w:rPr>
        <w:t>:1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文中不得出现真实的人名和校名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开头和结尾已给出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不计入总词数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词数不少于</w:t>
      </w:r>
      <w:r w:rsidRPr="000D76FA">
        <w:rPr>
          <w:rFonts w:ascii="Times New Roman" w:eastAsia="宋体" w:hAnsi="宋体"/>
          <w:color w:val="000000" w:themeColor="text1"/>
          <w:sz w:val="24"/>
        </w:rPr>
        <w:t>80</w:t>
      </w:r>
      <w:r w:rsidRPr="000D76FA">
        <w:rPr>
          <w:rFonts w:ascii="Times New Roman" w:eastAsia="宋体" w:hAnsi="宋体"/>
          <w:color w:val="000000" w:themeColor="text1"/>
          <w:sz w:val="24"/>
        </w:rPr>
        <w:t>。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Dear Eric, 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You want to know about Chinese paper cutting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Here 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glad to tell you something about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5D5061" w:rsidRPr="00513DA5" w:rsidRDefault="005D5061" w:rsidP="005D50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5D5061" w:rsidRPr="00513DA5" w:rsidRDefault="005D5061" w:rsidP="005D50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5D5061" w:rsidRPr="00513DA5" w:rsidRDefault="005D5061" w:rsidP="005D50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5D5061" w:rsidRPr="00513DA5" w:rsidRDefault="005D5061" w:rsidP="005D50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5D5061" w:rsidRPr="00513DA5" w:rsidRDefault="005D5061" w:rsidP="005D50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5D5061" w:rsidRPr="00513DA5" w:rsidRDefault="005D5061" w:rsidP="005D50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5D5061" w:rsidRPr="00513DA5" w:rsidRDefault="005D5061" w:rsidP="005D50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5D5061" w:rsidRPr="00513DA5" w:rsidRDefault="005D5061" w:rsidP="005D50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Best wishes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084FA3" w:rsidRPr="000D76FA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Li Ming</w:t>
      </w:r>
    </w:p>
    <w:p w:rsidR="00084FA3" w:rsidRPr="00085A3E" w:rsidRDefault="00084FA3" w:rsidP="00084FA3">
      <w:pPr>
        <w:spacing w:line="360" w:lineRule="auto"/>
        <w:jc w:val="center"/>
      </w:pPr>
      <w:bookmarkStart w:id="0" w:name="_GoBack"/>
      <w:bookmarkEnd w:id="0"/>
      <w:r w:rsidRPr="00085A3E">
        <w:rPr>
          <w:rFonts w:ascii="Times New Roman" w:eastAsia="宋体" w:hAnsi="宋体"/>
          <w:color w:val="000000" w:themeColor="text1"/>
          <w:sz w:val="24"/>
        </w:rPr>
        <w:t>参考答案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附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5196">
        <w:rPr>
          <w:rFonts w:ascii="Arial" w:eastAsia="黑体" w:hAnsi="黑体"/>
          <w:color w:val="000000" w:themeColor="text1"/>
          <w:sz w:val="24"/>
          <w:szCs w:val="24"/>
        </w:rPr>
        <w:t>听力原文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第一节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选择相应的图片。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W:Mike, how beautiful your scarf is!Where did you buy it?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M:Oh, it was given by my daughter on my birthday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did our teacher tell about?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M:Our teacher said that the noodles are made in Shanxi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W:My daughter wants to know what the rings are made of 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M:As far as I know, they are made of silver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W:Where are the chopsticks made?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M:They are made in Guangdong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is the table made of 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M:It is made of glass and metal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M:Do you like that dress?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W:Yes, the dress is made of cotton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feels very soft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第二节　听句子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选择最佳应答。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is the table made of 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was your vacation?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Are your shirts made of cotton?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is your jacket made of 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Would you like me to help you?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Where was the ring made?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第三节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选择最佳选项完成句子。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M:Your skirt looks nice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Is it made of silk?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W:No,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made of cotton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W:Tom, your watch looks beautiful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Is it made in Switzerland?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M:No,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made in China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W:Ben, do you like Chinese tea?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M:Yes, I do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have tasted many kinds of tea, such as Puer and Dahongpao, but I like Longjing best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from Hangzhou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 you know paper cutting and clay art?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M:Yes, they are traditional art forms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W:When are you leaving for Weifang for the kite festival?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leaving this afternoon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this?It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so beautiful!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a cup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it was made thousands of years ago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第四节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根据对话内容及问题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W:Hi, Tom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bought three shirts for 29 dollars yesterday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M:Oh, really?What are they made of, Susan?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W:A hundred percent cotton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 nice and soft, and they are made in Hangzhou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ve heard silk shirts are very comfortable, too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W:Yes, you are right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W:Paul, do you know the invention 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zipper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M:Of course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 you know when it was invented?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M:In 1893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was the first zipper made of 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W:Maybe silver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not sure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W:Where did you go on vacation, Jack?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went to Weifang to take part in the International Kite Festival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W:That sounds interesting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did you see there?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saw all kinds of kites and competitors all over the world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are the kites made of 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M:Most are made of paper and bamboo, and a few are made of other materials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W:When is the International Kite Festival?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M:In April every year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第五节　听短文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完成表中所缺信息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每空仅填一词。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读三遍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W:Welcome to our shopping mall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There are many different kinds of products here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are made of different materials and were made in different countries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Today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 like to introduce five of them to you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First, let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see the chopsticks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are made of bamboo and were made in Thailand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Second, please pay attention to the men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coats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are made of cotton and were made in France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Third, I will talk about the knives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are made of steel and were made in Switzerland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Fourth, please look at the rings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are made of gold and were made in Germany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Finally,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 like to show you the women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dresses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are made of silk and were made in China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all for today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Thank you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答案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products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Bamboo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Cotton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about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Germany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show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paper bills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instead of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four hundred miles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in the middle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buy everything with Yap stones except everyday shopping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known for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sent out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picked up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rising into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turned into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or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developing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Chinese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interested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workers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 go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watched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写作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One possible version: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Dear Eric,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You want to know about Chinese paper cutting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  <w:u w:val="single" w:color="000000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Here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  <w:u w:val="single" w:color="000000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m glad to tell you something about 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  <w:u w:val="single" w:color="000000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Chinese paper cutting has a long history of over 1,500 years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can be seen in different parts of China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Many people, no matter young or old, are fond of 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People in China do well in making paper cutting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cut paper into different shapes, like birds, animals, flowers and so 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think Chinese paper cutting is not only beautiful but also very useful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People usually put them up on doors or windows when they celebrate something happy, especially the Spring Festival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More and more people are interested in 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hope 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ll come to China to see Chinese paper cutting one day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Best wishes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  <w:u w:val="single" w:color="000000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</w:p>
    <w:p w:rsidR="00084FA3" w:rsidRPr="00255196" w:rsidRDefault="00084FA3" w:rsidP="00084F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Li Ming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</w:p>
    <w:p w:rsidR="00647169" w:rsidRPr="00B50CDA" w:rsidRDefault="00647169" w:rsidP="00B50CDA"/>
    <w:sectPr w:rsidR="00647169" w:rsidRPr="00B50CDA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061" w:rsidRDefault="005D5061" w:rsidP="005D5061">
      <w:r>
        <w:separator/>
      </w:r>
    </w:p>
  </w:endnote>
  <w:endnote w:type="continuationSeparator" w:id="0">
    <w:p w:rsidR="005D5061" w:rsidRDefault="005D5061" w:rsidP="005D5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061" w:rsidRDefault="005D5061" w:rsidP="005D5061">
      <w:r>
        <w:separator/>
      </w:r>
    </w:p>
  </w:footnote>
  <w:footnote w:type="continuationSeparator" w:id="0">
    <w:p w:rsidR="005D5061" w:rsidRDefault="005D5061" w:rsidP="005D5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FA3"/>
    <w:rsid w:val="00084FA3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5D5061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C051D9-79D2-48E7-B4B5-F8B25D6EF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FA3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084FA3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084FA3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084FA3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6">
    <w:name w:val="footer"/>
    <w:basedOn w:val="a"/>
    <w:link w:val="Char0"/>
    <w:uiPriority w:val="99"/>
    <w:unhideWhenUsed/>
    <w:rsid w:val="00084FA3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084FA3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7">
    <w:name w:val="List Paragraph"/>
    <w:basedOn w:val="a"/>
    <w:uiPriority w:val="34"/>
    <w:qFormat/>
    <w:rsid w:val="00084FA3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084FA3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084FA3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084FA3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084FA3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084FA3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84FA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084FA3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084FA3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084FA3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084FA3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084FA3"/>
    <w:rPr>
      <w:vertAlign w:val="superscript"/>
    </w:rPr>
  </w:style>
  <w:style w:type="paragraph" w:customStyle="1" w:styleId="ac">
    <w:name w:val="一级章节"/>
    <w:basedOn w:val="a"/>
    <w:qFormat/>
    <w:rsid w:val="00084FA3"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1</TotalTime>
  <Pages>16</Pages>
  <Words>4280</Words>
  <Characters>17107</Characters>
  <Application>Microsoft Office Word</Application>
  <DocSecurity>0</DocSecurity>
  <Lines>142</Lines>
  <Paragraphs>42</Paragraphs>
  <ScaleCrop>false</ScaleCrop>
  <Company>微软中国</Company>
  <LinksUpToDate>false</LinksUpToDate>
  <CharactersWithSpaces>21345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2025-09-10T07:51:00Z</dcterms:created>
  <dcterms:modified xsi:type="dcterms:W3CDTF">2025-09-10T07:58:00Z</dcterms:modified>
</cp:coreProperties>
</file>